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6CB38" w14:textId="77777777" w:rsidR="0032140D" w:rsidRDefault="0032140D" w:rsidP="0032140D">
      <w:pPr>
        <w:pStyle w:val="NoSpacing"/>
        <w:jc w:val="both"/>
        <w:rPr>
          <w:rFonts w:cs="Times New Roman"/>
        </w:rPr>
      </w:pPr>
      <w:r>
        <w:rPr>
          <w:rFonts w:cs="Times New Roman"/>
          <w:u w:val="single"/>
        </w:rPr>
        <w:t>John DEREHURST</w:t>
      </w:r>
      <w:r>
        <w:rPr>
          <w:rFonts w:cs="Times New Roman"/>
        </w:rPr>
        <w:t xml:space="preserve">        (fl.1419)</w:t>
      </w:r>
    </w:p>
    <w:p w14:paraId="13EEC597" w14:textId="77777777" w:rsidR="0032140D" w:rsidRDefault="0032140D" w:rsidP="0032140D">
      <w:pPr>
        <w:pStyle w:val="NoSpacing"/>
        <w:jc w:val="both"/>
        <w:rPr>
          <w:rFonts w:cs="Times New Roman"/>
        </w:rPr>
      </w:pPr>
    </w:p>
    <w:p w14:paraId="4A1EF134" w14:textId="77777777" w:rsidR="0032140D" w:rsidRDefault="0032140D" w:rsidP="0032140D">
      <w:pPr>
        <w:pStyle w:val="NoSpacing"/>
        <w:jc w:val="both"/>
        <w:rPr>
          <w:rFonts w:cs="Times New Roman"/>
        </w:rPr>
      </w:pPr>
    </w:p>
    <w:p w14:paraId="2018440D" w14:textId="77777777" w:rsidR="0032140D" w:rsidRDefault="0032140D" w:rsidP="0032140D">
      <w:pPr>
        <w:pStyle w:val="NoSpacing"/>
        <w:jc w:val="both"/>
        <w:rPr>
          <w:rFonts w:cs="Times New Roman"/>
        </w:rPr>
      </w:pPr>
      <w:r>
        <w:rPr>
          <w:rFonts w:cs="Times New Roman"/>
        </w:rPr>
        <w:t>24 Mar.1419</w:t>
      </w:r>
      <w:r>
        <w:rPr>
          <w:rFonts w:cs="Times New Roman"/>
        </w:rPr>
        <w:tab/>
        <w:t xml:space="preserve">He was on a commission </w:t>
      </w:r>
      <w:proofErr w:type="gramStart"/>
      <w:r>
        <w:rPr>
          <w:rFonts w:cs="Times New Roman"/>
        </w:rPr>
        <w:t>of</w:t>
      </w:r>
      <w:proofErr w:type="gramEnd"/>
      <w:r>
        <w:rPr>
          <w:rFonts w:cs="Times New Roman"/>
        </w:rPr>
        <w:t xml:space="preserve"> the peace for Gloucestershire.</w:t>
      </w:r>
    </w:p>
    <w:p w14:paraId="5DF774F2" w14:textId="77777777" w:rsidR="0032140D" w:rsidRDefault="0032140D" w:rsidP="0032140D">
      <w:pPr>
        <w:pStyle w:val="NoSpacing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>(C.P.R. 1416-22 p.452)</w:t>
      </w:r>
    </w:p>
    <w:p w14:paraId="794E5A07" w14:textId="77777777" w:rsidR="0032140D" w:rsidRDefault="0032140D" w:rsidP="0032140D">
      <w:pPr>
        <w:pStyle w:val="NoSpacing"/>
        <w:jc w:val="both"/>
        <w:rPr>
          <w:rFonts w:cs="Times New Roman"/>
        </w:rPr>
      </w:pPr>
    </w:p>
    <w:p w14:paraId="4DE0B0E2" w14:textId="77777777" w:rsidR="0032140D" w:rsidRDefault="0032140D" w:rsidP="0032140D">
      <w:pPr>
        <w:pStyle w:val="NoSpacing"/>
        <w:jc w:val="both"/>
        <w:rPr>
          <w:rFonts w:cs="Times New Roman"/>
        </w:rPr>
      </w:pPr>
    </w:p>
    <w:p w14:paraId="3FEEAF22" w14:textId="77777777" w:rsidR="0032140D" w:rsidRDefault="0032140D" w:rsidP="0032140D">
      <w:pPr>
        <w:pStyle w:val="NoSpacing"/>
        <w:jc w:val="both"/>
        <w:rPr>
          <w:rFonts w:cs="Times New Roman"/>
        </w:rPr>
      </w:pPr>
      <w:r>
        <w:rPr>
          <w:rFonts w:cs="Times New Roman"/>
        </w:rPr>
        <w:t>23 April 2025</w:t>
      </w:r>
    </w:p>
    <w:p w14:paraId="1034812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7491D" w14:textId="77777777" w:rsidR="0032140D" w:rsidRDefault="0032140D" w:rsidP="009139A6">
      <w:r>
        <w:separator/>
      </w:r>
    </w:p>
  </w:endnote>
  <w:endnote w:type="continuationSeparator" w:id="0">
    <w:p w14:paraId="17559CD0" w14:textId="77777777" w:rsidR="0032140D" w:rsidRDefault="003214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9D7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4278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83A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7E6A0" w14:textId="77777777" w:rsidR="0032140D" w:rsidRDefault="0032140D" w:rsidP="009139A6">
      <w:r>
        <w:separator/>
      </w:r>
    </w:p>
  </w:footnote>
  <w:footnote w:type="continuationSeparator" w:id="0">
    <w:p w14:paraId="46C073C5" w14:textId="77777777" w:rsidR="0032140D" w:rsidRDefault="003214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A29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CBF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F87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40D"/>
    <w:rsid w:val="000666E0"/>
    <w:rsid w:val="000A2E7A"/>
    <w:rsid w:val="001307AC"/>
    <w:rsid w:val="00190DFA"/>
    <w:rsid w:val="002510B7"/>
    <w:rsid w:val="00270799"/>
    <w:rsid w:val="002737D5"/>
    <w:rsid w:val="0032140D"/>
    <w:rsid w:val="00357E4A"/>
    <w:rsid w:val="00521862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0C22D"/>
  <w15:chartTrackingRefBased/>
  <w15:docId w15:val="{4B12701A-C1ED-4D4D-A340-6A3D7D473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2025-04-27T10:39:00Z</dcterms:created>
  <dcterms:modified xsi:type="dcterms:W3CDTF">2025-04-27T10:39:00Z</dcterms:modified>
</cp:coreProperties>
</file>